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63" w:rsidRPr="004E7C35" w:rsidRDefault="00CC2563" w:rsidP="003A0CDC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</w:t>
      </w: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CC2563" w:rsidRDefault="00CC2563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C2563" w:rsidRDefault="00CC2563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CC2563" w:rsidRDefault="00CC25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C2563" w:rsidRDefault="00CC25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C2563" w:rsidRDefault="00CC25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C2563" w:rsidRDefault="00CC25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C2563" w:rsidRDefault="00CC25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C2563" w:rsidRPr="00292291" w:rsidRDefault="00CC2563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Default="00CC25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C2563" w:rsidRPr="00292291" w:rsidRDefault="00CC2563" w:rsidP="00A078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C2563" w:rsidRPr="00292291" w:rsidRDefault="00CC2563" w:rsidP="003A0C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C2563" w:rsidRPr="00292291" w:rsidRDefault="00CC2563" w:rsidP="00A656F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C2563" w:rsidRPr="00292291" w:rsidRDefault="00CC25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C2563" w:rsidRPr="00292291" w:rsidRDefault="00CC25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C2563" w:rsidRPr="00292291" w:rsidRDefault="00CC25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C2563" w:rsidRPr="006F32EF" w:rsidRDefault="00CC25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C2563" w:rsidRPr="006F32EF" w:rsidRDefault="00CC25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C2563" w:rsidRDefault="00CC25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6F32EF" w:rsidRDefault="00CC25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C2563" w:rsidRDefault="00CC2563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C2563" w:rsidRPr="00292291" w:rsidRDefault="00CC2563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CC2563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C2563" w:rsidRPr="00292291" w:rsidRDefault="00CC25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CC2563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6CE5"/>
    <w:rsid w:val="00156FAA"/>
    <w:rsid w:val="001620B9"/>
    <w:rsid w:val="001A7A8B"/>
    <w:rsid w:val="00201C0C"/>
    <w:rsid w:val="002812AC"/>
    <w:rsid w:val="00291BB3"/>
    <w:rsid w:val="00292291"/>
    <w:rsid w:val="003915FC"/>
    <w:rsid w:val="003A0CDC"/>
    <w:rsid w:val="003B636F"/>
    <w:rsid w:val="003C4B0F"/>
    <w:rsid w:val="003E728E"/>
    <w:rsid w:val="0046260E"/>
    <w:rsid w:val="004D1249"/>
    <w:rsid w:val="004E7C35"/>
    <w:rsid w:val="00523BE8"/>
    <w:rsid w:val="00573928"/>
    <w:rsid w:val="0059649A"/>
    <w:rsid w:val="005F285E"/>
    <w:rsid w:val="00646DA6"/>
    <w:rsid w:val="00667137"/>
    <w:rsid w:val="006F32EF"/>
    <w:rsid w:val="00734290"/>
    <w:rsid w:val="007C4842"/>
    <w:rsid w:val="00930195"/>
    <w:rsid w:val="00A0787F"/>
    <w:rsid w:val="00A656F0"/>
    <w:rsid w:val="00A7207F"/>
    <w:rsid w:val="00A77376"/>
    <w:rsid w:val="00A84BAC"/>
    <w:rsid w:val="00B965DC"/>
    <w:rsid w:val="00C40A83"/>
    <w:rsid w:val="00C754DF"/>
    <w:rsid w:val="00CC2563"/>
    <w:rsid w:val="00CF07EB"/>
    <w:rsid w:val="00D038C4"/>
    <w:rsid w:val="00DB3B21"/>
    <w:rsid w:val="00DE2816"/>
    <w:rsid w:val="00EB6089"/>
    <w:rsid w:val="00F52A33"/>
    <w:rsid w:val="00F541FD"/>
    <w:rsid w:val="00F545FA"/>
    <w:rsid w:val="00FA4B7B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295</Words>
  <Characters>1745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3</cp:revision>
  <dcterms:created xsi:type="dcterms:W3CDTF">2013-11-25T13:09:00Z</dcterms:created>
  <dcterms:modified xsi:type="dcterms:W3CDTF">2013-11-26T12:45:00Z</dcterms:modified>
</cp:coreProperties>
</file>